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9B8" w:rsidRDefault="00A059B8" w:rsidP="00196645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A059B8" w:rsidRDefault="00A059B8" w:rsidP="001966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A059B8" w:rsidRDefault="00A059B8" w:rsidP="00196645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A059B8" w:rsidRDefault="00A059B8" w:rsidP="00196645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A059B8">
        <w:tc>
          <w:tcPr>
            <w:tcW w:w="1384" w:type="dxa"/>
            <w:vMerge w:val="restart"/>
            <w:vAlign w:val="center"/>
          </w:tcPr>
          <w:p w:rsidR="00A059B8" w:rsidRDefault="00A059B8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A059B8" w:rsidRDefault="00A059B8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A059B8" w:rsidRDefault="00A059B8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A059B8" w:rsidRDefault="00A059B8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A059B8" w:rsidRDefault="00A059B8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A059B8" w:rsidRDefault="00A059B8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A059B8" w:rsidRDefault="00A059B8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A059B8" w:rsidRDefault="00A059B8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A059B8" w:rsidRDefault="00A059B8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059B8">
        <w:tc>
          <w:tcPr>
            <w:tcW w:w="1384" w:type="dxa"/>
            <w:vMerge/>
            <w:vAlign w:val="center"/>
          </w:tcPr>
          <w:p w:rsidR="00A059B8" w:rsidRDefault="00A059B8" w:rsidP="00B3651C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A059B8" w:rsidRDefault="00A059B8" w:rsidP="00B3651C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A059B8" w:rsidRPr="00EB7E32" w:rsidRDefault="00A059B8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A059B8" w:rsidRPr="00EB7E32" w:rsidRDefault="00A059B8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A059B8" w:rsidRPr="00EB7E32" w:rsidRDefault="00A059B8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A059B8" w:rsidRPr="00EB7E32" w:rsidRDefault="00A059B8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A059B8" w:rsidRPr="00EB7E32" w:rsidRDefault="00A059B8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A059B8" w:rsidRPr="00EB7E32" w:rsidRDefault="00A059B8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A059B8" w:rsidRPr="00EB7E32" w:rsidRDefault="00A059B8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A059B8" w:rsidRDefault="00A059B8" w:rsidP="00B3651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A059B8" w:rsidRDefault="00A059B8" w:rsidP="00B3651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A059B8" w:rsidRDefault="00A059B8" w:rsidP="00B3651C">
            <w:pPr>
              <w:rPr>
                <w:lang w:eastAsia="en-US"/>
              </w:rPr>
            </w:pPr>
          </w:p>
        </w:tc>
      </w:tr>
      <w:tr w:rsidR="00A059B8">
        <w:trPr>
          <w:trHeight w:val="2447"/>
        </w:trPr>
        <w:tc>
          <w:tcPr>
            <w:tcW w:w="1384" w:type="dxa"/>
          </w:tcPr>
          <w:p w:rsidR="00A059B8" w:rsidRPr="00EB7E32" w:rsidRDefault="00A059B8" w:rsidP="00B3651C">
            <w:pPr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Лебедева Н.В.</w:t>
            </w:r>
          </w:p>
        </w:tc>
        <w:tc>
          <w:tcPr>
            <w:tcW w:w="1602" w:type="dxa"/>
          </w:tcPr>
          <w:p w:rsidR="00A059B8" w:rsidRPr="00EB7E32" w:rsidRDefault="00A059B8" w:rsidP="00EB7E32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Заведующий МКДОУ «Белоносов-ский детский сад</w:t>
            </w:r>
            <w:r w:rsidRPr="00EB7E32">
              <w:rPr>
                <w:color w:val="333333"/>
                <w:lang w:eastAsia="en-US"/>
              </w:rPr>
              <w:t xml:space="preserve"> «Теремок»</w:t>
            </w:r>
          </w:p>
        </w:tc>
        <w:tc>
          <w:tcPr>
            <w:tcW w:w="1079" w:type="dxa"/>
          </w:tcPr>
          <w:p w:rsidR="00A059B8" w:rsidRDefault="00A059B8" w:rsidP="00EB7E32">
            <w:pPr>
              <w:pStyle w:val="ListParagraph"/>
              <w:numPr>
                <w:ilvl w:val="0"/>
                <w:numId w:val="2"/>
              </w:numPr>
              <w:ind w:left="-9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  <w:p w:rsidR="00A059B8" w:rsidRDefault="00A059B8" w:rsidP="00EB7E32">
            <w:pPr>
              <w:pStyle w:val="ListParagraph"/>
              <w:numPr>
                <w:ilvl w:val="0"/>
                <w:numId w:val="2"/>
              </w:numPr>
              <w:ind w:left="-9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A059B8" w:rsidRDefault="00A059B8" w:rsidP="00EB7E32">
            <w:pPr>
              <w:pStyle w:val="ListParagraph"/>
              <w:numPr>
                <w:ilvl w:val="0"/>
                <w:numId w:val="2"/>
              </w:numPr>
              <w:ind w:left="-9"/>
              <w:rPr>
                <w:lang w:eastAsia="en-US"/>
              </w:rPr>
            </w:pPr>
            <w:r>
              <w:rPr>
                <w:lang w:eastAsia="en-US"/>
              </w:rPr>
              <w:t xml:space="preserve">2) Земель-ный участок </w:t>
            </w:r>
          </w:p>
        </w:tc>
        <w:tc>
          <w:tcPr>
            <w:tcW w:w="1080" w:type="dxa"/>
          </w:tcPr>
          <w:p w:rsidR="00A059B8" w:rsidRPr="00EB7E32" w:rsidRDefault="00A059B8" w:rsidP="00B3651C">
            <w:pPr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Индиви</w:t>
            </w:r>
          </w:p>
          <w:p w:rsidR="00A059B8" w:rsidRPr="00EB7E32" w:rsidRDefault="00A059B8" w:rsidP="00B3651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</w:t>
            </w:r>
            <w:r w:rsidRPr="00EB7E32">
              <w:rPr>
                <w:color w:val="333333"/>
                <w:lang w:eastAsia="en-US"/>
              </w:rPr>
              <w:t>уаль</w:t>
            </w:r>
            <w:r>
              <w:rPr>
                <w:color w:val="333333"/>
                <w:lang w:eastAsia="en-US"/>
              </w:rPr>
              <w:t>-</w:t>
            </w:r>
          </w:p>
          <w:p w:rsidR="00A059B8" w:rsidRPr="00EB7E32" w:rsidRDefault="00A059B8" w:rsidP="00B3651C">
            <w:pPr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ная</w:t>
            </w:r>
          </w:p>
          <w:p w:rsidR="00A059B8" w:rsidRPr="00EB7E32" w:rsidRDefault="00A059B8" w:rsidP="00B3651C">
            <w:pPr>
              <w:rPr>
                <w:color w:val="333333"/>
                <w:lang w:eastAsia="en-US"/>
              </w:rPr>
            </w:pPr>
          </w:p>
          <w:p w:rsidR="00A059B8" w:rsidRPr="00EB7E32" w:rsidRDefault="00A059B8" w:rsidP="00B3651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</w:t>
            </w:r>
            <w:r w:rsidRPr="00EB7E32">
              <w:rPr>
                <w:color w:val="333333"/>
                <w:lang w:eastAsia="en-US"/>
              </w:rPr>
              <w:t>ндиви</w:t>
            </w:r>
          </w:p>
          <w:p w:rsidR="00A059B8" w:rsidRPr="00EB7E32" w:rsidRDefault="00A059B8" w:rsidP="00B3651C">
            <w:pPr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дуаль</w:t>
            </w:r>
            <w:r>
              <w:rPr>
                <w:color w:val="333333"/>
                <w:lang w:eastAsia="en-US"/>
              </w:rPr>
              <w:t>-</w:t>
            </w:r>
          </w:p>
          <w:p w:rsidR="00A059B8" w:rsidRPr="00EB7E32" w:rsidRDefault="00A059B8" w:rsidP="00B3651C">
            <w:pPr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ная</w:t>
            </w:r>
          </w:p>
        </w:tc>
        <w:tc>
          <w:tcPr>
            <w:tcW w:w="1080" w:type="dxa"/>
          </w:tcPr>
          <w:p w:rsidR="00A059B8" w:rsidRPr="00EB7E32" w:rsidRDefault="00A059B8" w:rsidP="00B3651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66,</w:t>
            </w:r>
            <w:r w:rsidRPr="00EB7E32">
              <w:rPr>
                <w:color w:val="333333"/>
                <w:lang w:eastAsia="en-US"/>
              </w:rPr>
              <w:t>3</w:t>
            </w:r>
          </w:p>
          <w:p w:rsidR="00A059B8" w:rsidRPr="00EB7E32" w:rsidRDefault="00A059B8" w:rsidP="00B3651C">
            <w:pPr>
              <w:rPr>
                <w:color w:val="333333"/>
                <w:lang w:eastAsia="en-US"/>
              </w:rPr>
            </w:pPr>
          </w:p>
          <w:p w:rsidR="00A059B8" w:rsidRPr="00EB7E32" w:rsidRDefault="00A059B8" w:rsidP="00B3651C">
            <w:pPr>
              <w:rPr>
                <w:color w:val="333333"/>
                <w:lang w:eastAsia="en-US"/>
              </w:rPr>
            </w:pPr>
          </w:p>
          <w:p w:rsidR="00A059B8" w:rsidRPr="00EB7E32" w:rsidRDefault="00A059B8" w:rsidP="00B3651C">
            <w:pPr>
              <w:rPr>
                <w:color w:val="333333"/>
                <w:lang w:eastAsia="en-US"/>
              </w:rPr>
            </w:pPr>
          </w:p>
          <w:p w:rsidR="00A059B8" w:rsidRPr="00EB7E32" w:rsidRDefault="00A059B8" w:rsidP="00B3651C">
            <w:pPr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1327</w:t>
            </w:r>
          </w:p>
          <w:p w:rsidR="00A059B8" w:rsidRPr="00EB7E32" w:rsidRDefault="00A059B8" w:rsidP="00EB7E32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A059B8" w:rsidRPr="00EB7E32" w:rsidRDefault="00A059B8" w:rsidP="00EB7E32">
            <w:pPr>
              <w:jc w:val="center"/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Россия</w:t>
            </w:r>
          </w:p>
          <w:p w:rsidR="00A059B8" w:rsidRPr="00EB7E32" w:rsidRDefault="00A059B8" w:rsidP="00EB7E32">
            <w:pPr>
              <w:jc w:val="center"/>
              <w:rPr>
                <w:color w:val="333333"/>
                <w:lang w:eastAsia="en-US"/>
              </w:rPr>
            </w:pPr>
          </w:p>
          <w:p w:rsidR="00A059B8" w:rsidRPr="00EB7E32" w:rsidRDefault="00A059B8" w:rsidP="00EB7E32">
            <w:pPr>
              <w:jc w:val="center"/>
              <w:rPr>
                <w:color w:val="333333"/>
                <w:lang w:eastAsia="en-US"/>
              </w:rPr>
            </w:pPr>
          </w:p>
          <w:p w:rsidR="00A059B8" w:rsidRPr="00EB7E32" w:rsidRDefault="00A059B8" w:rsidP="00EB7E32">
            <w:pPr>
              <w:jc w:val="center"/>
              <w:rPr>
                <w:color w:val="333333"/>
                <w:lang w:eastAsia="en-US"/>
              </w:rPr>
            </w:pPr>
          </w:p>
          <w:p w:rsidR="00A059B8" w:rsidRPr="00EB7E32" w:rsidRDefault="00A059B8" w:rsidP="00EB7E32">
            <w:pPr>
              <w:jc w:val="center"/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Россия</w:t>
            </w:r>
          </w:p>
          <w:p w:rsidR="00A059B8" w:rsidRPr="00EB7E32" w:rsidRDefault="00A059B8" w:rsidP="00EB7E32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A059B8" w:rsidRDefault="00A059B8" w:rsidP="00B3651C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A059B8" w:rsidRPr="00EB7E32" w:rsidRDefault="00A059B8" w:rsidP="00EB7E32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A059B8" w:rsidRPr="00EB7E32" w:rsidRDefault="00A059B8" w:rsidP="00EB7E32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A059B8" w:rsidRDefault="00A059B8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</w:t>
            </w:r>
          </w:p>
          <w:p w:rsidR="00A059B8" w:rsidRDefault="00A059B8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1)ВАЗ 311193</w:t>
            </w:r>
          </w:p>
          <w:p w:rsidR="00A059B8" w:rsidRPr="00FC344E" w:rsidRDefault="00A059B8" w:rsidP="00B3651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r w:rsidRPr="00EB7E32">
              <w:rPr>
                <w:lang w:val="en-US" w:eastAsia="en-US"/>
              </w:rPr>
              <w:t>K</w:t>
            </w:r>
            <w:r>
              <w:rPr>
                <w:lang w:eastAsia="en-US"/>
              </w:rPr>
              <w:t>ИА СПЕКТРА</w:t>
            </w:r>
          </w:p>
        </w:tc>
        <w:tc>
          <w:tcPr>
            <w:tcW w:w="1740" w:type="dxa"/>
          </w:tcPr>
          <w:p w:rsidR="00A059B8" w:rsidRPr="00EB7E32" w:rsidRDefault="00A059B8" w:rsidP="00B3651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279956,82</w:t>
            </w:r>
          </w:p>
        </w:tc>
        <w:tc>
          <w:tcPr>
            <w:tcW w:w="1740" w:type="dxa"/>
          </w:tcPr>
          <w:p w:rsidR="00A059B8" w:rsidRPr="00EB7E32" w:rsidRDefault="00A059B8" w:rsidP="00B3651C">
            <w:pPr>
              <w:rPr>
                <w:color w:val="333333"/>
                <w:lang w:val="en-US" w:eastAsia="en-US"/>
              </w:rPr>
            </w:pPr>
          </w:p>
        </w:tc>
      </w:tr>
      <w:tr w:rsidR="00A059B8" w:rsidRPr="00D97CE4">
        <w:trPr>
          <w:trHeight w:val="839"/>
        </w:trPr>
        <w:tc>
          <w:tcPr>
            <w:tcW w:w="1384" w:type="dxa"/>
          </w:tcPr>
          <w:p w:rsidR="00A059B8" w:rsidRPr="00D97CE4" w:rsidRDefault="00A059B8" w:rsidP="00B3651C">
            <w:pPr>
              <w:rPr>
                <w:lang w:eastAsia="en-US"/>
              </w:rPr>
            </w:pPr>
            <w:r w:rsidRPr="00D97CE4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A059B8" w:rsidRPr="00D97CE4" w:rsidRDefault="00A059B8" w:rsidP="00B3651C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A059B8" w:rsidRDefault="00A059B8" w:rsidP="00B3651C">
            <w:pPr>
              <w:rPr>
                <w:lang w:eastAsia="en-US"/>
              </w:rPr>
            </w:pPr>
            <w:r w:rsidRPr="00D97CE4">
              <w:rPr>
                <w:lang w:eastAsia="en-US"/>
              </w:rPr>
              <w:t>Кварти</w:t>
            </w:r>
            <w:r>
              <w:rPr>
                <w:lang w:eastAsia="en-US"/>
              </w:rPr>
              <w:t>-</w:t>
            </w:r>
            <w:r w:rsidRPr="00D97CE4">
              <w:rPr>
                <w:lang w:eastAsia="en-US"/>
              </w:rPr>
              <w:t>ра</w:t>
            </w:r>
          </w:p>
          <w:p w:rsidR="00A059B8" w:rsidRPr="00D97CE4" w:rsidRDefault="00A059B8" w:rsidP="00B3651C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A059B8" w:rsidRPr="00D97CE4" w:rsidRDefault="00A059B8" w:rsidP="00B3651C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долевая ½ </w:t>
            </w:r>
          </w:p>
        </w:tc>
        <w:tc>
          <w:tcPr>
            <w:tcW w:w="1080" w:type="dxa"/>
          </w:tcPr>
          <w:p w:rsidR="00A059B8" w:rsidRPr="00D97CE4" w:rsidRDefault="00A059B8" w:rsidP="00B3651C">
            <w:pPr>
              <w:rPr>
                <w:color w:val="800000"/>
                <w:lang w:eastAsia="en-US"/>
              </w:rPr>
            </w:pPr>
            <w:r w:rsidRPr="00D97CE4">
              <w:rPr>
                <w:color w:val="800000"/>
                <w:lang w:eastAsia="en-US"/>
              </w:rPr>
              <w:t>34,50</w:t>
            </w:r>
          </w:p>
        </w:tc>
        <w:tc>
          <w:tcPr>
            <w:tcW w:w="971" w:type="dxa"/>
          </w:tcPr>
          <w:p w:rsidR="00A059B8" w:rsidRPr="00D97CE4" w:rsidRDefault="00A059B8" w:rsidP="00B3651C">
            <w:pPr>
              <w:rPr>
                <w:color w:val="800000"/>
                <w:lang w:eastAsia="en-US"/>
              </w:rPr>
            </w:pPr>
            <w:r w:rsidRPr="00D97CE4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A059B8" w:rsidRDefault="00A059B8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D97CE4">
              <w:rPr>
                <w:lang w:eastAsia="en-US"/>
              </w:rPr>
              <w:t>Жилой дом</w:t>
            </w:r>
          </w:p>
          <w:p w:rsidR="00A059B8" w:rsidRPr="00D97CE4" w:rsidRDefault="00A059B8" w:rsidP="00B3651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Земель-ный участок </w:t>
            </w:r>
          </w:p>
        </w:tc>
        <w:tc>
          <w:tcPr>
            <w:tcW w:w="1080" w:type="dxa"/>
          </w:tcPr>
          <w:p w:rsidR="00A059B8" w:rsidRDefault="00A059B8" w:rsidP="00EB7E32">
            <w:pPr>
              <w:jc w:val="center"/>
              <w:rPr>
                <w:color w:val="333333"/>
                <w:lang w:eastAsia="en-US"/>
              </w:rPr>
            </w:pPr>
            <w:r w:rsidRPr="00D97CE4">
              <w:rPr>
                <w:color w:val="333333"/>
                <w:lang w:eastAsia="en-US"/>
              </w:rPr>
              <w:t>66,3</w:t>
            </w:r>
          </w:p>
          <w:p w:rsidR="00A059B8" w:rsidRDefault="00A059B8" w:rsidP="00EB7E32">
            <w:pPr>
              <w:jc w:val="center"/>
              <w:rPr>
                <w:color w:val="333333"/>
                <w:lang w:eastAsia="en-US"/>
              </w:rPr>
            </w:pPr>
          </w:p>
          <w:p w:rsidR="00A059B8" w:rsidRDefault="00A059B8" w:rsidP="00EB7E32">
            <w:pPr>
              <w:jc w:val="center"/>
              <w:rPr>
                <w:color w:val="333333"/>
                <w:lang w:eastAsia="en-US"/>
              </w:rPr>
            </w:pPr>
          </w:p>
          <w:p w:rsidR="00A059B8" w:rsidRPr="00D97CE4" w:rsidRDefault="00A059B8" w:rsidP="00EB7E32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1327</w:t>
            </w:r>
          </w:p>
        </w:tc>
        <w:tc>
          <w:tcPr>
            <w:tcW w:w="1080" w:type="dxa"/>
          </w:tcPr>
          <w:p w:rsidR="00A059B8" w:rsidRDefault="00A059B8" w:rsidP="00EB7E32">
            <w:pPr>
              <w:jc w:val="center"/>
              <w:rPr>
                <w:color w:val="333333"/>
                <w:lang w:eastAsia="en-US"/>
              </w:rPr>
            </w:pPr>
            <w:r w:rsidRPr="00D97CE4">
              <w:rPr>
                <w:color w:val="333333"/>
                <w:lang w:eastAsia="en-US"/>
              </w:rPr>
              <w:t>Россия</w:t>
            </w:r>
          </w:p>
          <w:p w:rsidR="00A059B8" w:rsidRDefault="00A059B8" w:rsidP="00EB7E32">
            <w:pPr>
              <w:jc w:val="center"/>
              <w:rPr>
                <w:color w:val="333333"/>
                <w:lang w:eastAsia="en-US"/>
              </w:rPr>
            </w:pPr>
          </w:p>
          <w:p w:rsidR="00A059B8" w:rsidRDefault="00A059B8" w:rsidP="00EB7E32">
            <w:pPr>
              <w:jc w:val="center"/>
              <w:rPr>
                <w:color w:val="333333"/>
                <w:lang w:eastAsia="en-US"/>
              </w:rPr>
            </w:pPr>
          </w:p>
          <w:p w:rsidR="00A059B8" w:rsidRPr="00D97CE4" w:rsidRDefault="00A059B8" w:rsidP="00EB7E32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A059B8" w:rsidRPr="00D97CE4" w:rsidRDefault="00A059B8" w:rsidP="00B3651C">
            <w:pPr>
              <w:rPr>
                <w:lang w:eastAsia="en-US"/>
              </w:rPr>
            </w:pPr>
            <w:r w:rsidRPr="00D97CE4">
              <w:rPr>
                <w:lang w:eastAsia="en-US"/>
              </w:rPr>
              <w:t>Автомобиль легковой</w:t>
            </w:r>
          </w:p>
          <w:p w:rsidR="00A059B8" w:rsidRPr="00FC344E" w:rsidRDefault="00A059B8" w:rsidP="00B3651C">
            <w:pPr>
              <w:rPr>
                <w:lang w:eastAsia="en-US"/>
              </w:rPr>
            </w:pPr>
            <w:r w:rsidRPr="00D97CE4">
              <w:rPr>
                <w:lang w:val="en-US" w:eastAsia="en-US"/>
              </w:rPr>
              <w:t>T</w:t>
            </w:r>
            <w:r>
              <w:rPr>
                <w:lang w:eastAsia="en-US"/>
              </w:rPr>
              <w:t>ОЙОТА КОРОЛЛА</w:t>
            </w:r>
          </w:p>
        </w:tc>
        <w:tc>
          <w:tcPr>
            <w:tcW w:w="1740" w:type="dxa"/>
          </w:tcPr>
          <w:p w:rsidR="00A059B8" w:rsidRPr="00D97CE4" w:rsidRDefault="00A059B8" w:rsidP="00B3651C">
            <w:pPr>
              <w:rPr>
                <w:lang w:val="en-US" w:eastAsia="en-US"/>
              </w:rPr>
            </w:pPr>
            <w:r w:rsidRPr="00D97CE4">
              <w:rPr>
                <w:lang w:val="en-US" w:eastAsia="en-US"/>
              </w:rPr>
              <w:t>-</w:t>
            </w:r>
          </w:p>
        </w:tc>
        <w:tc>
          <w:tcPr>
            <w:tcW w:w="1740" w:type="dxa"/>
          </w:tcPr>
          <w:p w:rsidR="00A059B8" w:rsidRPr="00D97CE4" w:rsidRDefault="00A059B8" w:rsidP="00B3651C">
            <w:pPr>
              <w:rPr>
                <w:color w:val="800000"/>
                <w:lang w:eastAsia="en-US"/>
              </w:rPr>
            </w:pPr>
          </w:p>
        </w:tc>
      </w:tr>
      <w:tr w:rsidR="00A059B8" w:rsidRPr="00D97CE4">
        <w:tc>
          <w:tcPr>
            <w:tcW w:w="1384" w:type="dxa"/>
          </w:tcPr>
          <w:p w:rsidR="00A059B8" w:rsidRPr="00D97CE4" w:rsidRDefault="00A059B8" w:rsidP="00B3651C">
            <w:pPr>
              <w:rPr>
                <w:lang w:eastAsia="en-US"/>
              </w:rPr>
            </w:pPr>
            <w:r w:rsidRPr="00D97CE4"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A059B8" w:rsidRPr="00D97CE4" w:rsidRDefault="00A059B8" w:rsidP="00B3651C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A059B8" w:rsidRPr="00D97CE4" w:rsidRDefault="00A059B8" w:rsidP="00B3651C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A059B8" w:rsidRPr="00D97CE4" w:rsidRDefault="00A059B8" w:rsidP="00EB7E32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A059B8" w:rsidRPr="00D97CE4" w:rsidRDefault="00A059B8" w:rsidP="00EB7E32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A059B8" w:rsidRPr="00D97CE4" w:rsidRDefault="00A059B8" w:rsidP="00EB7E32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A059B8" w:rsidRDefault="00A059B8" w:rsidP="00B3651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 </w:t>
            </w:r>
            <w:r w:rsidRPr="00D97CE4">
              <w:rPr>
                <w:lang w:eastAsia="en-US"/>
              </w:rPr>
              <w:t>Жилой дом</w:t>
            </w:r>
          </w:p>
          <w:p w:rsidR="00A059B8" w:rsidRPr="00D97CE4" w:rsidRDefault="00A059B8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A059B8" w:rsidRDefault="00A059B8" w:rsidP="00B3651C">
            <w:pPr>
              <w:rPr>
                <w:lang w:eastAsia="en-US"/>
              </w:rPr>
            </w:pPr>
            <w:r w:rsidRPr="00D97CE4">
              <w:rPr>
                <w:lang w:eastAsia="en-US"/>
              </w:rPr>
              <w:t>66,3</w:t>
            </w:r>
          </w:p>
          <w:p w:rsidR="00A059B8" w:rsidRDefault="00A059B8" w:rsidP="00B3651C">
            <w:pPr>
              <w:rPr>
                <w:lang w:eastAsia="en-US"/>
              </w:rPr>
            </w:pPr>
          </w:p>
          <w:p w:rsidR="00A059B8" w:rsidRDefault="00A059B8" w:rsidP="00B3651C">
            <w:pPr>
              <w:rPr>
                <w:lang w:eastAsia="en-US"/>
              </w:rPr>
            </w:pPr>
          </w:p>
          <w:p w:rsidR="00A059B8" w:rsidRPr="00D97CE4" w:rsidRDefault="00A059B8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1327</w:t>
            </w:r>
          </w:p>
        </w:tc>
        <w:tc>
          <w:tcPr>
            <w:tcW w:w="1080" w:type="dxa"/>
          </w:tcPr>
          <w:p w:rsidR="00A059B8" w:rsidRDefault="00A059B8" w:rsidP="00B3651C">
            <w:pPr>
              <w:rPr>
                <w:lang w:eastAsia="en-US"/>
              </w:rPr>
            </w:pPr>
            <w:r w:rsidRPr="00D97CE4">
              <w:rPr>
                <w:lang w:eastAsia="en-US"/>
              </w:rPr>
              <w:t>Россия</w:t>
            </w:r>
          </w:p>
          <w:p w:rsidR="00A059B8" w:rsidRDefault="00A059B8" w:rsidP="00B3651C">
            <w:pPr>
              <w:rPr>
                <w:lang w:eastAsia="en-US"/>
              </w:rPr>
            </w:pPr>
          </w:p>
          <w:p w:rsidR="00A059B8" w:rsidRDefault="00A059B8" w:rsidP="00B3651C">
            <w:pPr>
              <w:rPr>
                <w:lang w:eastAsia="en-US"/>
              </w:rPr>
            </w:pPr>
          </w:p>
          <w:p w:rsidR="00A059B8" w:rsidRPr="00D97CE4" w:rsidRDefault="00A059B8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A059B8" w:rsidRPr="00D97CE4" w:rsidRDefault="00A059B8" w:rsidP="00B3651C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A059B8" w:rsidRPr="00D97CE4" w:rsidRDefault="00A059B8" w:rsidP="00B3651C">
            <w:pPr>
              <w:rPr>
                <w:color w:val="800000"/>
                <w:lang w:eastAsia="en-US"/>
              </w:rPr>
            </w:pPr>
            <w:r w:rsidRPr="00D97CE4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A059B8" w:rsidRPr="00D97CE4" w:rsidRDefault="00A059B8" w:rsidP="00B3651C">
            <w:pPr>
              <w:rPr>
                <w:color w:val="800000"/>
                <w:lang w:eastAsia="en-US"/>
              </w:rPr>
            </w:pPr>
          </w:p>
        </w:tc>
      </w:tr>
    </w:tbl>
    <w:p w:rsidR="00A059B8" w:rsidRPr="00D97CE4" w:rsidRDefault="00A059B8" w:rsidP="00196645">
      <w:pPr>
        <w:rPr>
          <w:color w:val="800000"/>
        </w:rPr>
      </w:pPr>
    </w:p>
    <w:p w:rsidR="00A059B8" w:rsidRDefault="00A059B8" w:rsidP="00196645"/>
    <w:p w:rsidR="00A059B8" w:rsidRDefault="00A059B8" w:rsidP="00196645"/>
    <w:p w:rsidR="00A059B8" w:rsidRDefault="00A059B8" w:rsidP="00196645"/>
    <w:p w:rsidR="00A059B8" w:rsidRDefault="00A059B8" w:rsidP="00196645"/>
    <w:p w:rsidR="00A059B8" w:rsidRDefault="00A059B8" w:rsidP="00196645"/>
    <w:p w:rsidR="00A059B8" w:rsidRPr="00196645" w:rsidRDefault="00A059B8" w:rsidP="00196645"/>
    <w:sectPr w:rsidR="00A059B8" w:rsidRPr="00196645" w:rsidSect="0019664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E1D36"/>
    <w:multiLevelType w:val="hybridMultilevel"/>
    <w:tmpl w:val="2C6223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DF2906"/>
    <w:multiLevelType w:val="hybridMultilevel"/>
    <w:tmpl w:val="F77025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645"/>
    <w:rsid w:val="00010551"/>
    <w:rsid w:val="000759F2"/>
    <w:rsid w:val="0009071A"/>
    <w:rsid w:val="00095365"/>
    <w:rsid w:val="000A64A6"/>
    <w:rsid w:val="00196645"/>
    <w:rsid w:val="001B6255"/>
    <w:rsid w:val="00273E0A"/>
    <w:rsid w:val="00373AFF"/>
    <w:rsid w:val="003E3E23"/>
    <w:rsid w:val="004248B5"/>
    <w:rsid w:val="00451ABA"/>
    <w:rsid w:val="00460638"/>
    <w:rsid w:val="004A45F6"/>
    <w:rsid w:val="00573465"/>
    <w:rsid w:val="006D423B"/>
    <w:rsid w:val="008A4B70"/>
    <w:rsid w:val="008D5719"/>
    <w:rsid w:val="0095192C"/>
    <w:rsid w:val="009C307C"/>
    <w:rsid w:val="009E3441"/>
    <w:rsid w:val="00A059B8"/>
    <w:rsid w:val="00B3160D"/>
    <w:rsid w:val="00B3651C"/>
    <w:rsid w:val="00B55253"/>
    <w:rsid w:val="00C62CDC"/>
    <w:rsid w:val="00CA60E9"/>
    <w:rsid w:val="00CD0B9E"/>
    <w:rsid w:val="00D97CE4"/>
    <w:rsid w:val="00DA591D"/>
    <w:rsid w:val="00DC53C6"/>
    <w:rsid w:val="00EB7E32"/>
    <w:rsid w:val="00F8298E"/>
    <w:rsid w:val="00FB42AB"/>
    <w:rsid w:val="00FC3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64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96645"/>
    <w:pPr>
      <w:ind w:left="720"/>
    </w:pPr>
  </w:style>
  <w:style w:type="table" w:styleId="TableGrid">
    <w:name w:val="Table Grid"/>
    <w:basedOn w:val="TableNormal"/>
    <w:uiPriority w:val="99"/>
    <w:rsid w:val="0019664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772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2</Pages>
  <Words>165</Words>
  <Characters>943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2014-05-13T06:29:00Z</dcterms:created>
  <dcterms:modified xsi:type="dcterms:W3CDTF">2016-04-28T04:24:00Z</dcterms:modified>
</cp:coreProperties>
</file>